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39A5185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396BFD" w:rsidRPr="00396BFD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396BFD">
        <w:rPr>
          <w:rFonts w:ascii="Arial" w:hAnsi="Arial" w:cs="Arial"/>
          <w:color w:val="222222"/>
          <w:shd w:val="clear" w:color="auto" w:fill="FFFFFF"/>
        </w:rPr>
        <w:t>16-G006-20</w:t>
      </w:r>
      <w:bookmarkStart w:id="0" w:name="_GoBack"/>
      <w:bookmarkEnd w:id="0"/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13A593F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{Procurement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r w:rsidR="00D85E1B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73948F9D" w:rsidR="00B0293A" w:rsidRPr="00532E97" w:rsidRDefault="0016061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 w:rsidRPr="0016061E">
              <w:rPr>
                <w:rFonts w:ascii="Calibri" w:hAnsi="Calibri"/>
                <w:szCs w:val="20"/>
                <w:vertAlign w:val="superscript"/>
              </w:rPr>
              <w:t>rd</w:t>
            </w:r>
            <w:r>
              <w:rPr>
                <w:rFonts w:ascii="Calibri" w:hAnsi="Calibri"/>
                <w:szCs w:val="20"/>
              </w:rPr>
              <w:t xml:space="preserve"> December 2020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6DB298CF" w:rsidR="00B0293A" w:rsidRPr="00CB6DDC" w:rsidRDefault="0016061E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11</w:t>
            </w:r>
            <w:r w:rsidRPr="0016061E">
              <w:rPr>
                <w:rFonts w:ascii="Calibri" w:hAnsi="Calibri"/>
                <w:szCs w:val="20"/>
                <w:highlight w:val="yellow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  <w:highlight w:val="yellow"/>
              </w:rPr>
              <w:t xml:space="preserve"> December 2020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223BE64A" w:rsidR="00B0293A" w:rsidRPr="00251A4B" w:rsidRDefault="00B0293A" w:rsidP="00E750E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</w:t>
            </w:r>
            <w:r w:rsidR="00E750EE">
              <w:rPr>
                <w:rFonts w:ascii="Calibri" w:hAnsi="Calibri" w:cs="Calibri"/>
                <w:kern w:val="2"/>
                <w:lang w:eastAsia="ko-KR"/>
              </w:rPr>
              <w:t>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65C0E045" w:rsidR="00B0293A" w:rsidRPr="00251A4B" w:rsidRDefault="0016061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Pr="0016061E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December 2020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1ECDE18D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CB6DDC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16061E">
              <w:rPr>
                <w:rFonts w:ascii="Calibri" w:hAnsi="Calibri"/>
                <w:szCs w:val="20"/>
                <w:highlight w:val="yellow"/>
              </w:rPr>
              <w:t>28</w:t>
            </w:r>
            <w:r w:rsidR="0016061E" w:rsidRPr="0016061E">
              <w:rPr>
                <w:rFonts w:ascii="Calibri" w:hAnsi="Calibri"/>
                <w:szCs w:val="20"/>
                <w:highlight w:val="yellow"/>
                <w:vertAlign w:val="superscript"/>
              </w:rPr>
              <w:t>th</w:t>
            </w:r>
            <w:r w:rsidR="0016061E">
              <w:rPr>
                <w:rFonts w:ascii="Calibri" w:hAnsi="Calibri"/>
                <w:szCs w:val="20"/>
                <w:highlight w:val="yellow"/>
              </w:rPr>
              <w:t xml:space="preserve"> December 2020</w:t>
            </w:r>
          </w:p>
        </w:tc>
      </w:tr>
      <w:tr w:rsidR="003C5D2C" w:rsidRPr="00A33618" w14:paraId="1F7EAA34" w14:textId="77777777" w:rsidTr="00F9710B">
        <w:tc>
          <w:tcPr>
            <w:tcW w:w="4673" w:type="dxa"/>
            <w:shd w:val="clear" w:color="auto" w:fill="auto"/>
          </w:tcPr>
          <w:p w14:paraId="0B76AEA3" w14:textId="59544A41" w:rsidR="003C5D2C" w:rsidRPr="00B0293A" w:rsidRDefault="003C5D2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268" w:type="dxa"/>
            <w:shd w:val="clear" w:color="auto" w:fill="auto"/>
          </w:tcPr>
          <w:p w14:paraId="63166A52" w14:textId="11B196C1" w:rsidR="003C5D2C" w:rsidRPr="00251A4B" w:rsidRDefault="003C5D2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 &amp; CPU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DF9B416" w14:textId="0FEF4834" w:rsidR="003C5D2C" w:rsidRPr="00532E97" w:rsidRDefault="003C5D2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Pr="003C5D2C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December 2020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23F13AD" w:rsidR="00B0293A" w:rsidRPr="00532E97" w:rsidRDefault="003C5D2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Pr="003C5D2C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December 2020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2F874CAE" w:rsidR="00B0293A" w:rsidRPr="00532E97" w:rsidRDefault="007551F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</w:t>
            </w:r>
            <w:r w:rsidRPr="007551F2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Jan 2021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3D2F37C0" w:rsidR="00B0293A" w:rsidRPr="00532E97" w:rsidRDefault="00F255A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</w:t>
            </w:r>
            <w:r w:rsidR="007551F2" w:rsidRPr="007551F2">
              <w:rPr>
                <w:rFonts w:ascii="Calibri" w:hAnsi="Calibri"/>
                <w:szCs w:val="20"/>
                <w:vertAlign w:val="superscript"/>
              </w:rPr>
              <w:t>th</w:t>
            </w:r>
            <w:r w:rsidR="007551F2">
              <w:rPr>
                <w:rFonts w:ascii="Calibri" w:hAnsi="Calibri"/>
                <w:szCs w:val="20"/>
              </w:rPr>
              <w:t xml:space="preserve"> Jan 2021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154D12B6" w:rsidR="00B0293A" w:rsidRPr="00532E97" w:rsidRDefault="00F255A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</w:t>
            </w:r>
            <w:r w:rsidRPr="00F255A0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Jan 2021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759FED8F" w:rsidR="00B0293A" w:rsidRPr="00532E97" w:rsidRDefault="00F255A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</w:t>
            </w:r>
            <w:r w:rsidRPr="00F255A0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Jan 2021</w:t>
            </w:r>
          </w:p>
        </w:tc>
      </w:tr>
    </w:tbl>
    <w:p w14:paraId="6D252130" w14:textId="09BD1034" w:rsidR="004E36AD" w:rsidRPr="00833614" w:rsidRDefault="004E36AD" w:rsidP="00F14890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F14890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B4C4D" w14:textId="77777777" w:rsidR="00710EB4" w:rsidRDefault="00710EB4">
      <w:r>
        <w:separator/>
      </w:r>
    </w:p>
  </w:endnote>
  <w:endnote w:type="continuationSeparator" w:id="0">
    <w:p w14:paraId="5C6FA53D" w14:textId="77777777" w:rsidR="00710EB4" w:rsidRDefault="00710EB4">
      <w:r>
        <w:continuationSeparator/>
      </w:r>
    </w:p>
  </w:endnote>
  <w:endnote w:type="continuationNotice" w:id="1">
    <w:p w14:paraId="508E0C4D" w14:textId="77777777" w:rsidR="00710EB4" w:rsidRDefault="00710E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255A0" w:rsidRPr="00F255A0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255A0" w:rsidRPr="00F255A0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A07685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96BFD">
      <w:rPr>
        <w:noProof/>
      </w:rPr>
      <w:t>2020-12-03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FF561" w14:textId="77777777" w:rsidR="00710EB4" w:rsidRDefault="00710EB4">
      <w:r>
        <w:separator/>
      </w:r>
    </w:p>
  </w:footnote>
  <w:footnote w:type="continuationSeparator" w:id="0">
    <w:p w14:paraId="5D764714" w14:textId="77777777" w:rsidR="00710EB4" w:rsidRDefault="00710EB4">
      <w:r>
        <w:continuationSeparator/>
      </w:r>
    </w:p>
  </w:footnote>
  <w:footnote w:type="continuationNotice" w:id="1">
    <w:p w14:paraId="79511A75" w14:textId="77777777" w:rsidR="00710EB4" w:rsidRDefault="00710E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  <w:lang w:val="en-AU" w:eastAsia="en-AU"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6BFA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061E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0AA0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6BFD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5D2C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67CF8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0EB4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1F2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0EE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890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55A0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46EF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4403E7F3-3883-4761-9A50-780329E4D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B93A52-65CC-41B3-BE18-41D05298F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1348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Ratene Toanikarawa</cp:lastModifiedBy>
  <cp:revision>7</cp:revision>
  <cp:lastPrinted>2013-10-18T08:32:00Z</cp:lastPrinted>
  <dcterms:created xsi:type="dcterms:W3CDTF">2020-11-18T23:28:00Z</dcterms:created>
  <dcterms:modified xsi:type="dcterms:W3CDTF">2020-12-03T19:45:00Z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